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B86" w:rsidRDefault="002F4B86" w:rsidP="00EE699C">
      <w:pPr>
        <w:tabs>
          <w:tab w:val="center" w:pos="2055"/>
          <w:tab w:val="right" w:pos="4458"/>
        </w:tabs>
        <w:jc w:val="right"/>
        <w:rPr>
          <w:b/>
          <w:bCs/>
          <w:sz w:val="16"/>
          <w:szCs w:val="16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7.7pt;margin-top:-35.7pt;width:34pt;height:48pt;z-index:251658240;visibility:visible">
            <v:imagedata r:id="rId5" o:title=""/>
            <w10:wrap type="square" side="right"/>
          </v:shape>
        </w:pict>
      </w:r>
      <w:r>
        <w:rPr>
          <w:b/>
          <w:bCs/>
          <w:lang w:val="uk-UA"/>
        </w:rPr>
        <w:t>проект</w:t>
      </w:r>
      <w:r>
        <w:rPr>
          <w:b/>
          <w:bCs/>
        </w:rPr>
        <w:br w:type="textWrapping" w:clear="all"/>
      </w:r>
    </w:p>
    <w:p w:rsidR="002F4B86" w:rsidRPr="00EE699C" w:rsidRDefault="002F4B86" w:rsidP="00EE699C">
      <w:pPr>
        <w:pStyle w:val="BodyText3"/>
        <w:spacing w:line="360" w:lineRule="auto"/>
        <w:ind w:firstLine="70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 СІЛЬСЬКА РАДА</w:t>
      </w:r>
    </w:p>
    <w:p w:rsidR="002F4B86" w:rsidRPr="00EE699C" w:rsidRDefault="002F4B86" w:rsidP="00EE699C">
      <w:pPr>
        <w:pStyle w:val="BodyText3"/>
        <w:spacing w:line="360" w:lineRule="auto"/>
        <w:ind w:firstLine="709"/>
        <w:jc w:val="center"/>
        <w:rPr>
          <w:b/>
          <w:bCs/>
          <w:sz w:val="28"/>
          <w:szCs w:val="28"/>
          <w:lang w:val="uk-UA"/>
        </w:rPr>
      </w:pPr>
      <w:r w:rsidRPr="00EE699C">
        <w:rPr>
          <w:b/>
          <w:bCs/>
          <w:sz w:val="28"/>
          <w:szCs w:val="28"/>
          <w:lang w:val="uk-UA"/>
        </w:rPr>
        <w:t xml:space="preserve">Р </w:t>
      </w:r>
      <w:r>
        <w:rPr>
          <w:b/>
          <w:bCs/>
          <w:sz w:val="28"/>
          <w:szCs w:val="28"/>
          <w:lang w:val="uk-UA"/>
        </w:rPr>
        <w:t>І</w:t>
      </w:r>
      <w:r w:rsidRPr="00EE699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Ш</w:t>
      </w:r>
      <w:r w:rsidRPr="00EE699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Е</w:t>
      </w:r>
      <w:r w:rsidRPr="00EE699C">
        <w:rPr>
          <w:b/>
          <w:bCs/>
          <w:sz w:val="28"/>
          <w:szCs w:val="28"/>
          <w:lang w:val="uk-UA"/>
        </w:rPr>
        <w:t xml:space="preserve"> Н Н Я</w:t>
      </w:r>
    </w:p>
    <w:tbl>
      <w:tblPr>
        <w:tblW w:w="0" w:type="auto"/>
        <w:tblLook w:val="01E0"/>
      </w:tblPr>
      <w:tblGrid>
        <w:gridCol w:w="3192"/>
        <w:gridCol w:w="3203"/>
        <w:gridCol w:w="3176"/>
      </w:tblGrid>
      <w:tr w:rsidR="002F4B86" w:rsidRPr="00893675" w:rsidTr="00893675">
        <w:trPr>
          <w:trHeight w:val="388"/>
        </w:trPr>
        <w:tc>
          <w:tcPr>
            <w:tcW w:w="3284" w:type="dxa"/>
          </w:tcPr>
          <w:p w:rsidR="002F4B86" w:rsidRPr="00893675" w:rsidRDefault="002F4B86" w:rsidP="00893675">
            <w:pPr>
              <w:pStyle w:val="BodyText3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893675">
              <w:rPr>
                <w:b/>
                <w:bCs/>
                <w:sz w:val="28"/>
                <w:szCs w:val="28"/>
                <w:lang w:val="uk-UA"/>
              </w:rPr>
              <w:t>квітень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- до 15 травня</w:t>
            </w:r>
          </w:p>
        </w:tc>
        <w:tc>
          <w:tcPr>
            <w:tcW w:w="3285" w:type="dxa"/>
          </w:tcPr>
          <w:p w:rsidR="002F4B86" w:rsidRPr="00893675" w:rsidRDefault="002F4B86" w:rsidP="00893675">
            <w:pPr>
              <w:pStyle w:val="BodyText3"/>
              <w:spacing w:after="0"/>
              <w:jc w:val="center"/>
              <w:rPr>
                <w:b/>
                <w:bCs/>
                <w:lang w:val="uk-UA"/>
              </w:rPr>
            </w:pPr>
            <w:r w:rsidRPr="00893675">
              <w:rPr>
                <w:b/>
                <w:bCs/>
                <w:sz w:val="28"/>
                <w:szCs w:val="28"/>
                <w:lang w:val="uk-UA"/>
              </w:rPr>
              <w:t>Дворічна</w:t>
            </w:r>
          </w:p>
        </w:tc>
        <w:tc>
          <w:tcPr>
            <w:tcW w:w="3285" w:type="dxa"/>
          </w:tcPr>
          <w:p w:rsidR="002F4B86" w:rsidRPr="00893675" w:rsidRDefault="002F4B86" w:rsidP="00893675">
            <w:pPr>
              <w:pStyle w:val="BodyText3"/>
              <w:spacing w:after="0"/>
              <w:jc w:val="right"/>
              <w:rPr>
                <w:b/>
                <w:bCs/>
                <w:lang w:val="uk-UA"/>
              </w:rPr>
            </w:pPr>
            <w:r w:rsidRPr="00893675">
              <w:rPr>
                <w:b/>
                <w:bCs/>
                <w:sz w:val="28"/>
                <w:szCs w:val="28"/>
                <w:lang w:val="uk-UA"/>
              </w:rPr>
              <w:t>№ ____</w:t>
            </w:r>
          </w:p>
        </w:tc>
      </w:tr>
    </w:tbl>
    <w:p w:rsidR="002F4B86" w:rsidRPr="00EE699C" w:rsidRDefault="002F4B86" w:rsidP="00EE699C">
      <w:pPr>
        <w:pStyle w:val="BodyText3"/>
        <w:spacing w:after="0"/>
        <w:ind w:firstLine="709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4068"/>
      </w:tblGrid>
      <w:tr w:rsidR="002F4B86" w:rsidRPr="00893675" w:rsidTr="00893675">
        <w:tc>
          <w:tcPr>
            <w:tcW w:w="4068" w:type="dxa"/>
          </w:tcPr>
          <w:p w:rsidR="002F4B86" w:rsidRPr="00893675" w:rsidRDefault="002F4B86" w:rsidP="008936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9367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 здійснення обліку дітей і підлітків шкільного віку в 2014-2015 навчальному році</w:t>
            </w:r>
          </w:p>
        </w:tc>
      </w:tr>
    </w:tbl>
    <w:p w:rsidR="002F4B86" w:rsidRPr="00EE699C" w:rsidRDefault="002F4B86" w:rsidP="00EE699C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F4B86" w:rsidRPr="00DA26A0" w:rsidRDefault="002F4B86" w:rsidP="00EE699C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E699C">
        <w:rPr>
          <w:rFonts w:ascii="Times New Roman" w:hAnsi="Times New Roman"/>
          <w:sz w:val="28"/>
          <w:szCs w:val="28"/>
          <w:lang w:val="uk-UA"/>
        </w:rPr>
        <w:tab/>
        <w:t xml:space="preserve">На виконання Закону України «Про загальну середню освіту», Інструкції з обліку дітей і підлітків шкільного віку, затвердженої постановою Кабінету Міністрів України від 12.04.2000 № 646, з метою забезпечення своєчасного і в повному обсязі обліку дітей та підлітків шкільного віку в районі для здобуття ними повної загальної середньої освіти, керуючись </w:t>
      </w:r>
      <w:r>
        <w:rPr>
          <w:rFonts w:ascii="Times New Roman" w:hAnsi="Times New Roman"/>
          <w:sz w:val="28"/>
          <w:szCs w:val="28"/>
          <w:lang w:val="uk-UA"/>
        </w:rPr>
        <w:t>п. б.3 статті 27, п. а.2 та б.4 статті 32</w:t>
      </w:r>
      <w:r w:rsidRPr="00EE699C">
        <w:rPr>
          <w:rFonts w:ascii="Times New Roman" w:hAnsi="Times New Roman"/>
          <w:sz w:val="28"/>
          <w:szCs w:val="28"/>
          <w:lang w:val="uk-UA"/>
        </w:rPr>
        <w:t xml:space="preserve"> Закону </w:t>
      </w:r>
      <w:r w:rsidRPr="00DA26A0">
        <w:rPr>
          <w:rFonts w:ascii="Times New Roman" w:hAnsi="Times New Roman"/>
          <w:sz w:val="28"/>
          <w:szCs w:val="28"/>
          <w:lang w:val="uk-UA"/>
        </w:rPr>
        <w:t>України «Про місцеве самоврядування в Україні»:</w:t>
      </w:r>
    </w:p>
    <w:p w:rsidR="002F4B86" w:rsidRPr="00DA26A0" w:rsidRDefault="002F4B86" w:rsidP="00EE699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4B86" w:rsidRPr="00EE699C" w:rsidRDefault="002F4B86" w:rsidP="00EE699C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E699C">
        <w:rPr>
          <w:rFonts w:ascii="Times New Roman" w:hAnsi="Times New Roman"/>
          <w:sz w:val="28"/>
          <w:szCs w:val="28"/>
          <w:lang w:val="uk-UA"/>
        </w:rPr>
        <w:t>1. Створити робочу групу з обліку дітей і підлітків шкільного віку та затвердити її персональний склад (додаток 1).</w:t>
      </w:r>
    </w:p>
    <w:p w:rsidR="002F4B86" w:rsidRPr="00EE699C" w:rsidRDefault="002F4B86" w:rsidP="00EE699C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E699C">
        <w:rPr>
          <w:rFonts w:ascii="Times New Roman" w:hAnsi="Times New Roman"/>
          <w:sz w:val="28"/>
          <w:szCs w:val="28"/>
          <w:lang w:val="uk-UA"/>
        </w:rPr>
        <w:t xml:space="preserve">2. Закріпити за </w:t>
      </w:r>
      <w:r>
        <w:rPr>
          <w:rFonts w:ascii="Times New Roman" w:hAnsi="Times New Roman"/>
          <w:sz w:val="28"/>
          <w:szCs w:val="28"/>
          <w:lang w:val="uk-UA"/>
        </w:rPr>
        <w:t>_________________ ЗОШ І-ІІІ ст..</w:t>
      </w:r>
      <w:r w:rsidRPr="00EE699C">
        <w:rPr>
          <w:rFonts w:ascii="Times New Roman" w:hAnsi="Times New Roman"/>
          <w:sz w:val="28"/>
          <w:szCs w:val="28"/>
          <w:lang w:val="uk-UA"/>
        </w:rPr>
        <w:t xml:space="preserve"> територі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EE699C">
        <w:rPr>
          <w:rFonts w:ascii="Times New Roman" w:hAnsi="Times New Roman"/>
          <w:sz w:val="28"/>
          <w:szCs w:val="28"/>
          <w:lang w:val="uk-UA"/>
        </w:rPr>
        <w:t xml:space="preserve"> обслуговування (додаток 2).</w:t>
      </w:r>
    </w:p>
    <w:p w:rsidR="002F4B86" w:rsidRDefault="002F4B86" w:rsidP="00887D68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Робочій групі з обліку дітей:</w:t>
      </w:r>
    </w:p>
    <w:p w:rsidR="002F4B86" w:rsidRPr="00887D68" w:rsidRDefault="002F4B86" w:rsidP="00887D68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887D68">
        <w:rPr>
          <w:rFonts w:ascii="Times New Roman" w:hAnsi="Times New Roman"/>
          <w:sz w:val="28"/>
          <w:szCs w:val="28"/>
          <w:lang w:val="uk-UA"/>
        </w:rPr>
        <w:t>організувати роботу щодо складання списків дітей і підлітків шкільного віку в період з 15.05.2013 року по 15.08.2013 року;</w:t>
      </w:r>
    </w:p>
    <w:p w:rsidR="002F4B86" w:rsidRPr="00EE699C" w:rsidRDefault="002F4B86" w:rsidP="00EE699C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E699C">
        <w:rPr>
          <w:rFonts w:ascii="Times New Roman" w:hAnsi="Times New Roman"/>
          <w:sz w:val="28"/>
          <w:szCs w:val="28"/>
          <w:lang w:val="uk-UA"/>
        </w:rPr>
        <w:t xml:space="preserve">3.2. списки дітей і підлітків шкільного віку надати до 15.08.2013 року до районної державної адміністрації для затвердження; </w:t>
      </w:r>
    </w:p>
    <w:p w:rsidR="002F4B86" w:rsidRPr="00EE699C" w:rsidRDefault="002F4B86" w:rsidP="00AA2F01">
      <w:pPr>
        <w:ind w:firstLine="720"/>
        <w:rPr>
          <w:lang w:val="uk-UA"/>
        </w:rPr>
      </w:pPr>
      <w:r w:rsidRPr="00EE699C">
        <w:rPr>
          <w:rFonts w:ascii="Times New Roman" w:hAnsi="Times New Roman"/>
          <w:sz w:val="28"/>
          <w:szCs w:val="28"/>
          <w:lang w:val="uk-UA"/>
        </w:rPr>
        <w:t>4. Контроль за виконанням р</w:t>
      </w:r>
      <w:r>
        <w:rPr>
          <w:rFonts w:ascii="Times New Roman" w:hAnsi="Times New Roman"/>
          <w:sz w:val="28"/>
          <w:szCs w:val="28"/>
          <w:lang w:val="uk-UA"/>
        </w:rPr>
        <w:t>іше</w:t>
      </w:r>
      <w:r w:rsidRPr="00EE699C">
        <w:rPr>
          <w:rFonts w:ascii="Times New Roman" w:hAnsi="Times New Roman"/>
          <w:sz w:val="28"/>
          <w:szCs w:val="28"/>
          <w:lang w:val="uk-UA"/>
        </w:rPr>
        <w:t>ння покласти</w:t>
      </w:r>
      <w:r w:rsidRPr="00EE699C">
        <w:rPr>
          <w:sz w:val="28"/>
          <w:szCs w:val="28"/>
          <w:lang w:val="uk-UA"/>
        </w:rPr>
        <w:t xml:space="preserve"> </w:t>
      </w:r>
      <w:r w:rsidRPr="00B43C95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>_______________</w:t>
      </w:r>
    </w:p>
    <w:sectPr w:rsidR="002F4B86" w:rsidRPr="00EE699C" w:rsidSect="006F3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E4396"/>
    <w:multiLevelType w:val="hybridMultilevel"/>
    <w:tmpl w:val="2B9C5CCA"/>
    <w:lvl w:ilvl="0" w:tplc="798A2B6C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99C"/>
    <w:rsid w:val="002F4B86"/>
    <w:rsid w:val="005E3A6B"/>
    <w:rsid w:val="006F3773"/>
    <w:rsid w:val="00887D68"/>
    <w:rsid w:val="00893675"/>
    <w:rsid w:val="00A0748D"/>
    <w:rsid w:val="00AA2F01"/>
    <w:rsid w:val="00B43C95"/>
    <w:rsid w:val="00C83B95"/>
    <w:rsid w:val="00DA26A0"/>
    <w:rsid w:val="00E35955"/>
    <w:rsid w:val="00EE6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773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E699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EE699C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E699C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</Pages>
  <Words>177</Words>
  <Characters>1014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Оганесян Марина</dc:creator>
  <cp:keywords/>
  <dc:description/>
  <cp:lastModifiedBy>Головний_Спеціаліст</cp:lastModifiedBy>
  <cp:revision>4</cp:revision>
  <dcterms:created xsi:type="dcterms:W3CDTF">2014-03-24T21:34:00Z</dcterms:created>
  <dcterms:modified xsi:type="dcterms:W3CDTF">2014-05-22T11:43:00Z</dcterms:modified>
</cp:coreProperties>
</file>